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Pendle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Pendle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Pendle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Pendle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Pendle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Pendle are estimated to have a score of 1-2 on the PGSI (low-risk gambling), whilst </w:t>
      </w:r>
      <w:r w:rsidRPr="00773DF7">
        <w:rPr>
          <w:rFonts w:ascii="Libre Franklin Light" w:hAnsi="Libre Franklin Light" w:cs="Calibri Light"/>
          <w:b/>
          <w:bCs/>
          <w:color w:val="C45911" w:themeColor="accent2" w:themeShade="BF"/>
        </w:rPr>
        <w:t xml:space="preserve">4.3%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63.6% </w:t>
      </w:r>
      <w:r w:rsidRPr="004747BF">
        <w:rPr>
          <w:rFonts w:ascii="Libre Franklin Light" w:eastAsia="Times New Roman" w:hAnsi="Libre Franklin Light" w:cs="Calibri Light"/>
        </w:rPr>
        <w:t xml:space="preserve">of those respondents classified as PGSI 8+ in Pendle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Pendle is estimated to be </w:t>
      </w:r>
      <w:r w:rsidRPr="00773DF7">
        <w:rPr>
          <w:rFonts w:ascii="Libre Franklin Light" w:eastAsia="Times New Roman" w:hAnsi="Libre Franklin Light" w:cs="Calibri Light"/>
          <w:b/>
          <w:bCs/>
          <w:color w:val="C45911" w:themeColor="accent2" w:themeShade="BF"/>
        </w:rPr>
        <w:t xml:space="preserve">£2,759,327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Pendle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Pendle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Pendle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Pendle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end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Pendle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end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Pendle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Pendle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end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Pendle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Pendle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Pendle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Pendle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Pendle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Pendle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£2,759,327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Pendle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£44,945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£929,486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£66,585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£18,727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£34,333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£1,665,251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£2,759,327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Pendle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Pendle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Pendle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Pendle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Pendle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Pendle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Pendle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Pendle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Pendle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29.4%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Pendle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Pendle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Pendle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4E3862D-ACA9-45CB-B88B-D5A93E4694A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